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83B" w:rsidRPr="003111C7" w:rsidRDefault="00B3683B" w:rsidP="003111C7">
      <w:pPr>
        <w:pStyle w:val="Heading4"/>
        <w:ind w:left="4956" w:firstLine="708"/>
        <w:rPr>
          <w:b w:val="0"/>
        </w:rPr>
      </w:pPr>
      <w:r w:rsidRPr="003111C7">
        <w:rPr>
          <w:b w:val="0"/>
        </w:rPr>
        <w:t>ПОГОДЖЕНО</w:t>
      </w:r>
    </w:p>
    <w:p w:rsidR="00B3683B" w:rsidRPr="003111C7" w:rsidRDefault="00B3683B" w:rsidP="003111C7">
      <w:pPr>
        <w:pStyle w:val="BodyTextIndent3"/>
        <w:ind w:left="708"/>
      </w:pPr>
      <w:r w:rsidRPr="003111C7">
        <w:tab/>
      </w:r>
      <w:r w:rsidRPr="003111C7">
        <w:tab/>
      </w:r>
      <w:r w:rsidRPr="003111C7">
        <w:tab/>
      </w:r>
      <w:r w:rsidRPr="003111C7">
        <w:tab/>
      </w:r>
      <w:r w:rsidRPr="003111C7">
        <w:tab/>
      </w:r>
      <w:r w:rsidRPr="003111C7">
        <w:tab/>
      </w:r>
      <w:r w:rsidRPr="003111C7">
        <w:tab/>
      </w:r>
      <w:r w:rsidRPr="003111C7">
        <w:tab/>
        <w:t xml:space="preserve">Рішення виконавчого комітету </w:t>
      </w:r>
    </w:p>
    <w:p w:rsidR="00B3683B" w:rsidRPr="003111C7" w:rsidRDefault="00B3683B" w:rsidP="003111C7">
      <w:pPr>
        <w:pStyle w:val="BodyTextIndent3"/>
        <w:ind w:left="708"/>
      </w:pPr>
      <w:r w:rsidRPr="003111C7">
        <w:tab/>
      </w:r>
      <w:r w:rsidRPr="003111C7">
        <w:tab/>
      </w:r>
      <w:r w:rsidRPr="003111C7">
        <w:tab/>
      </w:r>
      <w:r w:rsidRPr="003111C7">
        <w:tab/>
      </w:r>
      <w:r w:rsidRPr="003111C7">
        <w:tab/>
      </w:r>
      <w:r w:rsidRPr="003111C7">
        <w:tab/>
      </w:r>
      <w:r w:rsidRPr="003111C7">
        <w:tab/>
      </w:r>
      <w:r w:rsidRPr="003111C7">
        <w:tab/>
        <w:t xml:space="preserve">Кіровоградської міської ради </w:t>
      </w:r>
    </w:p>
    <w:p w:rsidR="00B3683B" w:rsidRPr="003111C7" w:rsidRDefault="00B3683B" w:rsidP="003111C7">
      <w:pPr>
        <w:ind w:left="5040" w:firstLine="624"/>
        <w:rPr>
          <w:rFonts w:ascii="Times New Roman" w:hAnsi="Times New Roman" w:cs="Times New Roman"/>
          <w:sz w:val="28"/>
        </w:rPr>
      </w:pPr>
      <w:r w:rsidRPr="003111C7">
        <w:rPr>
          <w:rFonts w:ascii="Times New Roman" w:hAnsi="Times New Roman" w:cs="Times New Roman"/>
          <w:sz w:val="28"/>
        </w:rPr>
        <w:t>«____» __________ 2013 року</w:t>
      </w:r>
    </w:p>
    <w:p w:rsidR="00B3683B" w:rsidRPr="003111C7" w:rsidRDefault="00B3683B" w:rsidP="003111C7">
      <w:pPr>
        <w:ind w:left="5040" w:firstLine="624"/>
        <w:rPr>
          <w:rFonts w:ascii="Times New Roman" w:hAnsi="Times New Roman" w:cs="Times New Roman"/>
          <w:sz w:val="28"/>
          <w:szCs w:val="28"/>
        </w:rPr>
      </w:pPr>
      <w:r w:rsidRPr="003111C7">
        <w:rPr>
          <w:rFonts w:ascii="Times New Roman" w:hAnsi="Times New Roman" w:cs="Times New Roman"/>
          <w:sz w:val="28"/>
          <w:szCs w:val="28"/>
        </w:rPr>
        <w:t>№ _______</w:t>
      </w:r>
    </w:p>
    <w:p w:rsidR="00B3683B" w:rsidRPr="003111C7" w:rsidRDefault="00B3683B" w:rsidP="003111C7">
      <w:pPr>
        <w:pStyle w:val="Heading5"/>
        <w:ind w:left="6372" w:firstLine="708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        </w:t>
      </w:r>
      <w:r w:rsidRPr="003111C7">
        <w:rPr>
          <w:b w:val="0"/>
          <w:i w:val="0"/>
          <w:sz w:val="28"/>
          <w:szCs w:val="28"/>
        </w:rPr>
        <w:t>Проект</w:t>
      </w:r>
    </w:p>
    <w:p w:rsidR="00B3683B" w:rsidRPr="003111C7" w:rsidRDefault="00B3683B" w:rsidP="003111C7">
      <w:pPr>
        <w:shd w:val="clear" w:color="auto" w:fill="FFFFFF"/>
        <w:spacing w:after="0" w:line="240" w:lineRule="auto"/>
        <w:ind w:left="2357" w:right="2074" w:firstLine="1613"/>
        <w:rPr>
          <w:rFonts w:ascii="Times New Roman" w:hAnsi="Times New Roman" w:cs="Times New Roman"/>
        </w:rPr>
      </w:pPr>
      <w:r w:rsidRPr="003111C7">
        <w:rPr>
          <w:rFonts w:ascii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 xml:space="preserve">УКРАЇНА </w:t>
      </w:r>
      <w:r w:rsidRPr="003111C7">
        <w:rPr>
          <w:rFonts w:ascii="Times New Roman" w:hAnsi="Times New Roman" w:cs="Times New Roman"/>
          <w:b/>
          <w:bCs/>
          <w:color w:val="000000"/>
          <w:spacing w:val="-3"/>
          <w:w w:val="101"/>
          <w:sz w:val="28"/>
          <w:szCs w:val="28"/>
        </w:rPr>
        <w:t>КІРОВОГРАДСЬКА МІСЬКА РАДА</w:t>
      </w:r>
    </w:p>
    <w:p w:rsidR="00B3683B" w:rsidRPr="003111C7" w:rsidRDefault="00B3683B" w:rsidP="003111C7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</w:rPr>
      </w:pPr>
      <w:r w:rsidRPr="003111C7">
        <w:rPr>
          <w:rFonts w:ascii="Times New Roman" w:hAnsi="Times New Roman" w:cs="Times New Roman"/>
          <w:b/>
          <w:bCs/>
          <w:color w:val="000000"/>
          <w:w w:val="101"/>
          <w:sz w:val="28"/>
          <w:szCs w:val="28"/>
        </w:rPr>
        <w:t xml:space="preserve"> СЕСІЯ ШОСТОГО СКЛИКАННЯ</w:t>
      </w:r>
    </w:p>
    <w:p w:rsidR="00B3683B" w:rsidRPr="003111C7" w:rsidRDefault="00B3683B" w:rsidP="003111C7">
      <w:pPr>
        <w:shd w:val="clear" w:color="auto" w:fill="FFFFFF"/>
        <w:spacing w:before="197"/>
        <w:jc w:val="center"/>
        <w:rPr>
          <w:rFonts w:ascii="Times New Roman" w:hAnsi="Times New Roman" w:cs="Times New Roman"/>
        </w:rPr>
      </w:pPr>
      <w:r w:rsidRPr="003111C7">
        <w:rPr>
          <w:rFonts w:ascii="Times New Roman" w:hAnsi="Times New Roman" w:cs="Times New Roman"/>
          <w:b/>
          <w:bCs/>
          <w:color w:val="000000"/>
          <w:spacing w:val="-4"/>
          <w:w w:val="101"/>
          <w:sz w:val="28"/>
          <w:szCs w:val="28"/>
        </w:rPr>
        <w:t>Р І Ш Е Н Н Я</w:t>
      </w:r>
    </w:p>
    <w:p w:rsidR="00B3683B" w:rsidRPr="003111C7" w:rsidRDefault="00B3683B" w:rsidP="003111C7">
      <w:pPr>
        <w:shd w:val="clear" w:color="auto" w:fill="FFFFFF"/>
        <w:tabs>
          <w:tab w:val="left" w:pos="7402"/>
        </w:tabs>
        <w:spacing w:before="264"/>
        <w:ind w:left="82"/>
        <w:rPr>
          <w:rFonts w:ascii="Times New Roman" w:hAnsi="Times New Roman" w:cs="Times New Roman"/>
        </w:rPr>
      </w:pPr>
      <w:r w:rsidRPr="003111C7">
        <w:rPr>
          <w:rFonts w:ascii="Times New Roman" w:hAnsi="Times New Roman" w:cs="Times New Roman"/>
          <w:color w:val="000000"/>
          <w:spacing w:val="-2"/>
          <w:w w:val="101"/>
          <w:sz w:val="28"/>
          <w:szCs w:val="28"/>
        </w:rPr>
        <w:t>від  "_____"___________ 20</w:t>
      </w:r>
      <w:r w:rsidRPr="003111C7">
        <w:rPr>
          <w:rFonts w:ascii="Times New Roman" w:hAnsi="Times New Roman" w:cs="Times New Roman"/>
          <w:color w:val="000000"/>
          <w:spacing w:val="-2"/>
          <w:w w:val="101"/>
          <w:sz w:val="28"/>
          <w:szCs w:val="28"/>
          <w:lang w:val="ru-RU"/>
        </w:rPr>
        <w:t>13</w:t>
      </w:r>
      <w:r w:rsidRPr="003111C7">
        <w:rPr>
          <w:rFonts w:ascii="Times New Roman" w:hAnsi="Times New Roman" w:cs="Times New Roman"/>
          <w:color w:val="000000"/>
          <w:spacing w:val="-2"/>
          <w:w w:val="101"/>
          <w:sz w:val="28"/>
          <w:szCs w:val="28"/>
        </w:rPr>
        <w:t xml:space="preserve"> року</w:t>
      </w:r>
      <w:r w:rsidRPr="003111C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111C7">
        <w:rPr>
          <w:rFonts w:ascii="Times New Roman" w:hAnsi="Times New Roman" w:cs="Times New Roman"/>
          <w:color w:val="000000"/>
          <w:spacing w:val="9"/>
          <w:w w:val="101"/>
          <w:sz w:val="28"/>
          <w:szCs w:val="28"/>
        </w:rPr>
        <w:t>№_______</w:t>
      </w:r>
    </w:p>
    <w:p w:rsidR="00B3683B" w:rsidRDefault="00B3683B" w:rsidP="00977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683B" w:rsidRPr="00977A6D" w:rsidRDefault="00B3683B" w:rsidP="00977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A6D">
        <w:rPr>
          <w:rFonts w:ascii="Times New Roman" w:hAnsi="Times New Roman" w:cs="Times New Roman"/>
          <w:sz w:val="28"/>
          <w:szCs w:val="28"/>
          <w:lang w:eastAsia="ru-RU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eastAsia="ru-RU"/>
        </w:rPr>
        <w:t>затвердж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>ення  змін до Статутів</w:t>
      </w:r>
    </w:p>
    <w:p w:rsidR="00B3683B" w:rsidRDefault="00B3683B" w:rsidP="00977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комунальних закладів  </w:t>
      </w:r>
      <w:r w:rsidRPr="00475DC9">
        <w:rPr>
          <w:rFonts w:ascii="Times New Roman" w:hAnsi="Times New Roman" w:cs="Times New Roman"/>
          <w:sz w:val="28"/>
          <w:szCs w:val="28"/>
        </w:rPr>
        <w:t>«Комплексн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475D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83B" w:rsidRDefault="00B3683B" w:rsidP="00977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дитячо-юнацькі спортивні</w:t>
      </w:r>
      <w:r w:rsidRPr="00475DC9"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75D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83B" w:rsidRPr="00475DC9" w:rsidRDefault="00B3683B" w:rsidP="00977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5DC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D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 2, 3</w:t>
      </w:r>
      <w:r w:rsidRPr="00475DC9">
        <w:rPr>
          <w:rFonts w:ascii="Times New Roman" w:hAnsi="Times New Roman" w:cs="Times New Roman"/>
          <w:sz w:val="28"/>
          <w:szCs w:val="28"/>
        </w:rPr>
        <w:t xml:space="preserve"> Кіровоградської міської ради»</w:t>
      </w:r>
    </w:p>
    <w:p w:rsidR="00B3683B" w:rsidRPr="00977A6D" w:rsidRDefault="00B3683B" w:rsidP="009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683B" w:rsidRPr="00977A6D" w:rsidRDefault="00B3683B" w:rsidP="009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A6D">
        <w:rPr>
          <w:rFonts w:ascii="Times New Roman" w:hAnsi="Times New Roman" w:cs="Times New Roman"/>
          <w:sz w:val="28"/>
          <w:szCs w:val="28"/>
          <w:lang w:eastAsia="ru-RU"/>
        </w:rPr>
        <w:t xml:space="preserve"> Керуючись статтями 14</w:t>
      </w:r>
      <w:r>
        <w:rPr>
          <w:rFonts w:ascii="Times New Roman" w:hAnsi="Times New Roman" w:cs="Times New Roman"/>
          <w:sz w:val="28"/>
          <w:szCs w:val="28"/>
          <w:lang w:eastAsia="ru-RU"/>
        </w:rPr>
        <w:t>0, 146 Конституції України</w:t>
      </w:r>
      <w:r w:rsidRPr="00475DC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475DC9">
        <w:rPr>
          <w:rFonts w:ascii="Times New Roman" w:hAnsi="Times New Roman" w:cs="Times New Roman"/>
          <w:sz w:val="28"/>
          <w:szCs w:val="28"/>
        </w:rPr>
        <w:t xml:space="preserve">підпунктом 2  п. «б»                  ст. 32 Закону України “Про місцеве самоврядування в Україні”,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статтями 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 xml:space="preserve">26, 54, 59 Закону України «Про місцеве самоврядування в Україні», Законом України «Про ліцензування певних видів господарської діяльності» та Ліцензійними умовами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>ровадження господарської діяльності з медичної практики, затвердженими</w:t>
      </w:r>
      <w:r w:rsidRPr="00977A6D">
        <w:rPr>
          <w:rFonts w:ascii="Times New Roman" w:hAnsi="Times New Roman" w:cs="Times New Roman"/>
          <w:sz w:val="28"/>
          <w:szCs w:val="28"/>
        </w:rPr>
        <w:t xml:space="preserve"> н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 xml:space="preserve">аказом Міністерства охорони здоров'я України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>02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лютого 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>2011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року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 xml:space="preserve"> № 49, Кіровоградська міська рада</w:t>
      </w:r>
    </w:p>
    <w:p w:rsidR="00B3683B" w:rsidRPr="00977A6D" w:rsidRDefault="00B3683B" w:rsidP="00977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683B" w:rsidRPr="00977A6D" w:rsidRDefault="00B3683B" w:rsidP="00977A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77A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И Р І Ш И Л А :</w:t>
      </w:r>
    </w:p>
    <w:p w:rsidR="00B3683B" w:rsidRPr="00977A6D" w:rsidRDefault="00B3683B" w:rsidP="00977A6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77A6D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 </w:t>
      </w:r>
    </w:p>
    <w:p w:rsidR="00B3683B" w:rsidRPr="00475DC9" w:rsidRDefault="00B3683B" w:rsidP="00475D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5DC9">
        <w:rPr>
          <w:rFonts w:ascii="Times New Roman" w:hAnsi="Times New Roman" w:cs="Times New Roman"/>
          <w:sz w:val="28"/>
          <w:szCs w:val="28"/>
          <w:lang w:eastAsia="ru-RU"/>
        </w:rPr>
        <w:t xml:space="preserve">1. Затвердити зміни до Статутів </w:t>
      </w:r>
      <w:r w:rsidRPr="00475DC9">
        <w:rPr>
          <w:rFonts w:ascii="Times New Roman" w:hAnsi="Times New Roman" w:cs="Times New Roman"/>
          <w:sz w:val="28"/>
          <w:szCs w:val="28"/>
        </w:rPr>
        <w:t>комунальних закладів  «Комплексні дитячо-юнацькі спортивні школи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DC9">
        <w:rPr>
          <w:rFonts w:ascii="Times New Roman" w:hAnsi="Times New Roman" w:cs="Times New Roman"/>
          <w:sz w:val="28"/>
          <w:szCs w:val="28"/>
        </w:rPr>
        <w:t>1, 2, 3 Кіровоградської міської ради»</w:t>
      </w:r>
      <w:r w:rsidRPr="00475DC9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B3683B" w:rsidRPr="00977A6D" w:rsidRDefault="00B3683B" w:rsidP="00977A6D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 Статуту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75DC9">
        <w:rPr>
          <w:rFonts w:ascii="Times New Roman" w:hAnsi="Times New Roman" w:cs="Times New Roman"/>
          <w:sz w:val="28"/>
          <w:szCs w:val="28"/>
        </w:rPr>
        <w:t>комунальн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75DC9">
        <w:rPr>
          <w:rFonts w:ascii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75DC9">
        <w:rPr>
          <w:rFonts w:ascii="Times New Roman" w:hAnsi="Times New Roman" w:cs="Times New Roman"/>
          <w:sz w:val="28"/>
          <w:szCs w:val="28"/>
        </w:rPr>
        <w:t xml:space="preserve">  «Комплексн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DC9">
        <w:rPr>
          <w:rFonts w:ascii="Times New Roman" w:hAnsi="Times New Roman" w:cs="Times New Roman"/>
          <w:sz w:val="28"/>
          <w:szCs w:val="28"/>
        </w:rPr>
        <w:t xml:space="preserve"> дитячо-юнацьк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DC9">
        <w:rPr>
          <w:rFonts w:ascii="Times New Roman" w:hAnsi="Times New Roman" w:cs="Times New Roman"/>
          <w:sz w:val="28"/>
          <w:szCs w:val="28"/>
        </w:rPr>
        <w:t xml:space="preserve"> спортивн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DC9"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DC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DC9">
        <w:rPr>
          <w:rFonts w:ascii="Times New Roman" w:hAnsi="Times New Roman" w:cs="Times New Roman"/>
          <w:sz w:val="28"/>
          <w:szCs w:val="28"/>
        </w:rPr>
        <w:t>1 Кіровоградської міської ради»</w:t>
      </w:r>
      <w:r w:rsidRPr="00977A6D">
        <w:rPr>
          <w:rFonts w:ascii="Times New Roman" w:hAnsi="Times New Roman" w:cs="Times New Roman"/>
          <w:sz w:val="28"/>
          <w:szCs w:val="28"/>
        </w:rPr>
        <w:t xml:space="preserve">, затвердженого рішенням Кіровоградської міської ради від </w:t>
      </w:r>
      <w:r>
        <w:rPr>
          <w:rFonts w:ascii="Times New Roman" w:hAnsi="Times New Roman" w:cs="Times New Roman"/>
          <w:sz w:val="28"/>
          <w:szCs w:val="28"/>
        </w:rPr>
        <w:t>06 березня</w:t>
      </w:r>
      <w:r w:rsidRPr="00977A6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13 року № 2271</w:t>
      </w:r>
      <w:r w:rsidRPr="00977A6D">
        <w:rPr>
          <w:rFonts w:ascii="Times New Roman" w:hAnsi="Times New Roman" w:cs="Times New Roman"/>
          <w:sz w:val="28"/>
          <w:szCs w:val="28"/>
        </w:rPr>
        <w:t xml:space="preserve">,  зареєстрованого державним реєстратором виконавчого комітету Кіровоградської міської ради   </w:t>
      </w:r>
      <w:r>
        <w:rPr>
          <w:rFonts w:ascii="Times New Roman" w:hAnsi="Times New Roman" w:cs="Times New Roman"/>
          <w:sz w:val="28"/>
          <w:szCs w:val="28"/>
        </w:rPr>
        <w:t>25 березня</w:t>
      </w:r>
      <w:r w:rsidRPr="00977A6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977A6D">
        <w:rPr>
          <w:rFonts w:ascii="Times New Roman" w:hAnsi="Times New Roman" w:cs="Times New Roman"/>
          <w:sz w:val="28"/>
          <w:szCs w:val="28"/>
        </w:rPr>
        <w:t xml:space="preserve"> року № 1444105000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7A6D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77A6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977A6D">
        <w:rPr>
          <w:rFonts w:ascii="Times New Roman" w:hAnsi="Times New Roman" w:cs="Times New Roman"/>
          <w:sz w:val="28"/>
          <w:szCs w:val="28"/>
        </w:rPr>
        <w:t>,  а саме:</w:t>
      </w:r>
    </w:p>
    <w:p w:rsidR="00B3683B" w:rsidRPr="00475DC9" w:rsidRDefault="00B3683B" w:rsidP="00047FE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DC9">
        <w:rPr>
          <w:rFonts w:ascii="Times New Roman" w:hAnsi="Times New Roman" w:cs="Times New Roman"/>
          <w:sz w:val="28"/>
        </w:rPr>
        <w:t xml:space="preserve">пункт 10.2 розділу 10 «ФІНАНСОВО-ГОСПОДАРСЬКА ДІЯЛЬНІСТЬ» </w:t>
      </w:r>
      <w:r w:rsidRPr="00475DC9">
        <w:rPr>
          <w:rFonts w:ascii="Times New Roman" w:hAnsi="Times New Roman" w:cs="Times New Roman"/>
          <w:sz w:val="28"/>
          <w:szCs w:val="28"/>
        </w:rPr>
        <w:t>затвердити в новій редакції</w:t>
      </w:r>
      <w:r>
        <w:rPr>
          <w:rFonts w:ascii="Times New Roman" w:hAnsi="Times New Roman" w:cs="Times New Roman"/>
          <w:sz w:val="28"/>
          <w:szCs w:val="28"/>
        </w:rPr>
        <w:t>, що додається;</w:t>
      </w:r>
    </w:p>
    <w:p w:rsidR="00B3683B" w:rsidRPr="00475DC9" w:rsidRDefault="00B3683B" w:rsidP="00047FE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DC9">
        <w:rPr>
          <w:rFonts w:ascii="Times New Roman" w:hAnsi="Times New Roman" w:cs="Times New Roman"/>
          <w:sz w:val="28"/>
        </w:rPr>
        <w:t xml:space="preserve">пункт 10.3 розділу 10 «ФІНАНСОВО-ГОСПОДАРСЬКА ДІЯЛЬНІСТЬ» </w:t>
      </w:r>
      <w:r w:rsidRPr="00475DC9">
        <w:rPr>
          <w:rFonts w:ascii="Times New Roman" w:hAnsi="Times New Roman" w:cs="Times New Roman"/>
          <w:sz w:val="28"/>
          <w:szCs w:val="28"/>
        </w:rPr>
        <w:t>затвердити в новій редакції, що додається;</w:t>
      </w:r>
    </w:p>
    <w:p w:rsidR="00B3683B" w:rsidRDefault="00B3683B" w:rsidP="00047FE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DC9">
        <w:rPr>
          <w:rFonts w:ascii="Times New Roman" w:hAnsi="Times New Roman" w:cs="Times New Roman"/>
          <w:sz w:val="28"/>
        </w:rPr>
        <w:t xml:space="preserve">перший абзац пункт 10.6 розділу 10 «ФІНАНСОВО-ГОСПОДАРСЬКА ДІЯЛЬНІСТЬ» </w:t>
      </w:r>
      <w:r w:rsidRPr="00475DC9">
        <w:rPr>
          <w:rFonts w:ascii="Times New Roman" w:hAnsi="Times New Roman" w:cs="Times New Roman"/>
          <w:sz w:val="28"/>
          <w:szCs w:val="28"/>
        </w:rPr>
        <w:t>затвердити в новій редакції</w:t>
      </w:r>
      <w:r>
        <w:rPr>
          <w:rFonts w:ascii="Times New Roman" w:hAnsi="Times New Roman" w:cs="Times New Roman"/>
          <w:sz w:val="28"/>
          <w:szCs w:val="28"/>
        </w:rPr>
        <w:t>, що додається;</w:t>
      </w:r>
    </w:p>
    <w:p w:rsidR="00B3683B" w:rsidRDefault="00B3683B" w:rsidP="00047FE9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DC9">
        <w:rPr>
          <w:rFonts w:ascii="Times New Roman" w:hAnsi="Times New Roman" w:cs="Times New Roman"/>
          <w:sz w:val="28"/>
        </w:rPr>
        <w:t>пункт 1</w:t>
      </w:r>
      <w:r>
        <w:rPr>
          <w:rFonts w:ascii="Times New Roman" w:hAnsi="Times New Roman" w:cs="Times New Roman"/>
          <w:sz w:val="28"/>
        </w:rPr>
        <w:t>2</w:t>
      </w:r>
      <w:r w:rsidRPr="00475DC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5 розділу 12</w:t>
      </w:r>
      <w:r w:rsidRPr="00475DC9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ЛІКВІДАЦІЯ ТА РЕОРГАНІЗАЦІЯ ЗАКЛАДУ</w:t>
      </w:r>
      <w:r w:rsidRPr="00475DC9">
        <w:rPr>
          <w:rFonts w:ascii="Times New Roman" w:hAnsi="Times New Roman" w:cs="Times New Roman"/>
          <w:sz w:val="28"/>
        </w:rPr>
        <w:t xml:space="preserve">» </w:t>
      </w:r>
      <w:r w:rsidRPr="00475DC9">
        <w:rPr>
          <w:rFonts w:ascii="Times New Roman" w:hAnsi="Times New Roman" w:cs="Times New Roman"/>
          <w:sz w:val="28"/>
          <w:szCs w:val="28"/>
        </w:rPr>
        <w:t>затвердити в новій редакції</w:t>
      </w:r>
      <w:r>
        <w:rPr>
          <w:rFonts w:ascii="Times New Roman" w:hAnsi="Times New Roman" w:cs="Times New Roman"/>
          <w:sz w:val="28"/>
          <w:szCs w:val="28"/>
        </w:rPr>
        <w:t>, що додається.</w:t>
      </w:r>
    </w:p>
    <w:p w:rsidR="00B3683B" w:rsidRPr="00977A6D" w:rsidRDefault="00B3683B" w:rsidP="0063545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 Статуту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75DC9">
        <w:rPr>
          <w:rFonts w:ascii="Times New Roman" w:hAnsi="Times New Roman" w:cs="Times New Roman"/>
          <w:sz w:val="28"/>
          <w:szCs w:val="28"/>
        </w:rPr>
        <w:t>комунальн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75DC9">
        <w:rPr>
          <w:rFonts w:ascii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75DC9">
        <w:rPr>
          <w:rFonts w:ascii="Times New Roman" w:hAnsi="Times New Roman" w:cs="Times New Roman"/>
          <w:sz w:val="28"/>
          <w:szCs w:val="28"/>
        </w:rPr>
        <w:t xml:space="preserve">  «Комплексн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DC9">
        <w:rPr>
          <w:rFonts w:ascii="Times New Roman" w:hAnsi="Times New Roman" w:cs="Times New Roman"/>
          <w:sz w:val="28"/>
          <w:szCs w:val="28"/>
        </w:rPr>
        <w:t xml:space="preserve"> дитячо-юнацьк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DC9">
        <w:rPr>
          <w:rFonts w:ascii="Times New Roman" w:hAnsi="Times New Roman" w:cs="Times New Roman"/>
          <w:sz w:val="28"/>
          <w:szCs w:val="28"/>
        </w:rPr>
        <w:t xml:space="preserve"> спортивн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DC9"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DC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475DC9">
        <w:rPr>
          <w:rFonts w:ascii="Times New Roman" w:hAnsi="Times New Roman" w:cs="Times New Roman"/>
          <w:sz w:val="28"/>
          <w:szCs w:val="28"/>
        </w:rPr>
        <w:t xml:space="preserve"> Кіровоградської міської ради»</w:t>
      </w:r>
      <w:r w:rsidRPr="00977A6D">
        <w:rPr>
          <w:rFonts w:ascii="Times New Roman" w:hAnsi="Times New Roman" w:cs="Times New Roman"/>
          <w:sz w:val="28"/>
          <w:szCs w:val="28"/>
        </w:rPr>
        <w:t xml:space="preserve">, затвердженого рішенням Кіровоградської міської ради від </w:t>
      </w:r>
      <w:r>
        <w:rPr>
          <w:rFonts w:ascii="Times New Roman" w:hAnsi="Times New Roman" w:cs="Times New Roman"/>
          <w:sz w:val="28"/>
          <w:szCs w:val="28"/>
        </w:rPr>
        <w:t>06 березня</w:t>
      </w:r>
      <w:r w:rsidRPr="00977A6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13 року № 2272</w:t>
      </w:r>
      <w:r w:rsidRPr="00977A6D">
        <w:rPr>
          <w:rFonts w:ascii="Times New Roman" w:hAnsi="Times New Roman" w:cs="Times New Roman"/>
          <w:sz w:val="28"/>
          <w:szCs w:val="28"/>
        </w:rPr>
        <w:t xml:space="preserve">,  зареєстрованого державним реєстратором виконавчого комітету Кіровоградської міської ради   </w:t>
      </w:r>
      <w:r>
        <w:rPr>
          <w:rFonts w:ascii="Times New Roman" w:hAnsi="Times New Roman" w:cs="Times New Roman"/>
          <w:sz w:val="28"/>
          <w:szCs w:val="28"/>
        </w:rPr>
        <w:t>31 травня</w:t>
      </w:r>
      <w:r w:rsidRPr="00977A6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977A6D">
        <w:rPr>
          <w:rFonts w:ascii="Times New Roman" w:hAnsi="Times New Roman" w:cs="Times New Roman"/>
          <w:sz w:val="28"/>
          <w:szCs w:val="28"/>
        </w:rPr>
        <w:t xml:space="preserve"> року № 1444105000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7A6D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7924</w:t>
      </w:r>
      <w:r w:rsidRPr="00977A6D">
        <w:rPr>
          <w:rFonts w:ascii="Times New Roman" w:hAnsi="Times New Roman" w:cs="Times New Roman"/>
          <w:sz w:val="28"/>
          <w:szCs w:val="28"/>
        </w:rPr>
        <w:t>,  а саме:</w:t>
      </w:r>
    </w:p>
    <w:p w:rsidR="00B3683B" w:rsidRPr="00475DC9" w:rsidRDefault="00B3683B" w:rsidP="0063545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DC9">
        <w:rPr>
          <w:rFonts w:ascii="Times New Roman" w:hAnsi="Times New Roman" w:cs="Times New Roman"/>
          <w:sz w:val="28"/>
        </w:rPr>
        <w:t xml:space="preserve">пункт 10.2 розділу 10 «ФІНАНСОВО-ГОСПОДАРСЬКА ДІЯЛЬНІСТЬ» </w:t>
      </w:r>
      <w:r w:rsidRPr="00475DC9">
        <w:rPr>
          <w:rFonts w:ascii="Times New Roman" w:hAnsi="Times New Roman" w:cs="Times New Roman"/>
          <w:sz w:val="28"/>
          <w:szCs w:val="28"/>
        </w:rPr>
        <w:t>затвердити в новій редакції</w:t>
      </w:r>
      <w:r>
        <w:rPr>
          <w:rFonts w:ascii="Times New Roman" w:hAnsi="Times New Roman" w:cs="Times New Roman"/>
          <w:sz w:val="28"/>
          <w:szCs w:val="28"/>
        </w:rPr>
        <w:t>, що додається;</w:t>
      </w:r>
    </w:p>
    <w:p w:rsidR="00B3683B" w:rsidRPr="00475DC9" w:rsidRDefault="00B3683B" w:rsidP="0063545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DC9">
        <w:rPr>
          <w:rFonts w:ascii="Times New Roman" w:hAnsi="Times New Roman" w:cs="Times New Roman"/>
          <w:sz w:val="28"/>
        </w:rPr>
        <w:t xml:space="preserve">пункт 10.3 розділу 10 «ФІНАНСОВО-ГОСПОДАРСЬКА ДІЯЛЬНІСТЬ» </w:t>
      </w:r>
      <w:r w:rsidRPr="00475DC9">
        <w:rPr>
          <w:rFonts w:ascii="Times New Roman" w:hAnsi="Times New Roman" w:cs="Times New Roman"/>
          <w:sz w:val="28"/>
          <w:szCs w:val="28"/>
        </w:rPr>
        <w:t>затвердити в новій редакції, що додається;</w:t>
      </w:r>
    </w:p>
    <w:p w:rsidR="00B3683B" w:rsidRDefault="00B3683B" w:rsidP="0063545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DC9">
        <w:rPr>
          <w:rFonts w:ascii="Times New Roman" w:hAnsi="Times New Roman" w:cs="Times New Roman"/>
          <w:sz w:val="28"/>
        </w:rPr>
        <w:t xml:space="preserve">перший абзац пункт 10.6 розділу 10 «ФІНАНСОВО-ГОСПОДАРСЬКА ДІЯЛЬНІСТЬ» </w:t>
      </w:r>
      <w:r w:rsidRPr="00475DC9">
        <w:rPr>
          <w:rFonts w:ascii="Times New Roman" w:hAnsi="Times New Roman" w:cs="Times New Roman"/>
          <w:sz w:val="28"/>
          <w:szCs w:val="28"/>
        </w:rPr>
        <w:t>затвердити в новій редакції</w:t>
      </w:r>
      <w:r>
        <w:rPr>
          <w:rFonts w:ascii="Times New Roman" w:hAnsi="Times New Roman" w:cs="Times New Roman"/>
          <w:sz w:val="28"/>
          <w:szCs w:val="28"/>
        </w:rPr>
        <w:t>, що додається;</w:t>
      </w:r>
    </w:p>
    <w:p w:rsidR="00B3683B" w:rsidRPr="00475DC9" w:rsidRDefault="00B3683B" w:rsidP="0063545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DC9">
        <w:rPr>
          <w:rFonts w:ascii="Times New Roman" w:hAnsi="Times New Roman" w:cs="Times New Roman"/>
          <w:sz w:val="28"/>
        </w:rPr>
        <w:t>пункт 1</w:t>
      </w:r>
      <w:r>
        <w:rPr>
          <w:rFonts w:ascii="Times New Roman" w:hAnsi="Times New Roman" w:cs="Times New Roman"/>
          <w:sz w:val="28"/>
        </w:rPr>
        <w:t>2</w:t>
      </w:r>
      <w:r w:rsidRPr="00475DC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5 розділу 12</w:t>
      </w:r>
      <w:r w:rsidRPr="00475DC9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ЛІКВІДАЦІЯ ТА РЕОРГАНІЗАЦІЯ ЗАКЛАДУ</w:t>
      </w:r>
      <w:r w:rsidRPr="00475DC9">
        <w:rPr>
          <w:rFonts w:ascii="Times New Roman" w:hAnsi="Times New Roman" w:cs="Times New Roman"/>
          <w:sz w:val="28"/>
        </w:rPr>
        <w:t xml:space="preserve">» </w:t>
      </w:r>
      <w:r w:rsidRPr="00475DC9">
        <w:rPr>
          <w:rFonts w:ascii="Times New Roman" w:hAnsi="Times New Roman" w:cs="Times New Roman"/>
          <w:sz w:val="28"/>
          <w:szCs w:val="28"/>
        </w:rPr>
        <w:t>затвердити в новій редакції</w:t>
      </w:r>
      <w:r>
        <w:rPr>
          <w:rFonts w:ascii="Times New Roman" w:hAnsi="Times New Roman" w:cs="Times New Roman"/>
          <w:sz w:val="28"/>
          <w:szCs w:val="28"/>
        </w:rPr>
        <w:t>, що додається.</w:t>
      </w:r>
    </w:p>
    <w:p w:rsidR="00B3683B" w:rsidRPr="00977A6D" w:rsidRDefault="00B3683B" w:rsidP="0063545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 Статуту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75DC9">
        <w:rPr>
          <w:rFonts w:ascii="Times New Roman" w:hAnsi="Times New Roman" w:cs="Times New Roman"/>
          <w:sz w:val="28"/>
          <w:szCs w:val="28"/>
        </w:rPr>
        <w:t>комунальн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75DC9">
        <w:rPr>
          <w:rFonts w:ascii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75DC9">
        <w:rPr>
          <w:rFonts w:ascii="Times New Roman" w:hAnsi="Times New Roman" w:cs="Times New Roman"/>
          <w:sz w:val="28"/>
          <w:szCs w:val="28"/>
        </w:rPr>
        <w:t xml:space="preserve">  «Комплексн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DC9">
        <w:rPr>
          <w:rFonts w:ascii="Times New Roman" w:hAnsi="Times New Roman" w:cs="Times New Roman"/>
          <w:sz w:val="28"/>
          <w:szCs w:val="28"/>
        </w:rPr>
        <w:t xml:space="preserve"> дитячо-юнацьк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DC9">
        <w:rPr>
          <w:rFonts w:ascii="Times New Roman" w:hAnsi="Times New Roman" w:cs="Times New Roman"/>
          <w:sz w:val="28"/>
          <w:szCs w:val="28"/>
        </w:rPr>
        <w:t xml:space="preserve"> спортивн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DC9"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DC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475DC9">
        <w:rPr>
          <w:rFonts w:ascii="Times New Roman" w:hAnsi="Times New Roman" w:cs="Times New Roman"/>
          <w:sz w:val="28"/>
          <w:szCs w:val="28"/>
        </w:rPr>
        <w:t xml:space="preserve"> Кіровоградської міської ради»</w:t>
      </w:r>
      <w:r w:rsidRPr="00977A6D">
        <w:rPr>
          <w:rFonts w:ascii="Times New Roman" w:hAnsi="Times New Roman" w:cs="Times New Roman"/>
          <w:sz w:val="28"/>
          <w:szCs w:val="28"/>
        </w:rPr>
        <w:t xml:space="preserve">, затвердженого рішенням Кіровоградської міської ради від </w:t>
      </w:r>
      <w:r>
        <w:rPr>
          <w:rFonts w:ascii="Times New Roman" w:hAnsi="Times New Roman" w:cs="Times New Roman"/>
          <w:sz w:val="28"/>
          <w:szCs w:val="28"/>
        </w:rPr>
        <w:t>06 березня</w:t>
      </w:r>
      <w:r w:rsidRPr="00977A6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13 року № 2273</w:t>
      </w:r>
      <w:r w:rsidRPr="00977A6D">
        <w:rPr>
          <w:rFonts w:ascii="Times New Roman" w:hAnsi="Times New Roman" w:cs="Times New Roman"/>
          <w:sz w:val="28"/>
          <w:szCs w:val="28"/>
        </w:rPr>
        <w:t>,  зареєстрованого державним реєстратором виконавчого комітету Кіровоградської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28 березня</w:t>
      </w:r>
      <w:r w:rsidRPr="00977A6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13 року </w:t>
      </w:r>
      <w:r w:rsidRPr="00977A6D">
        <w:rPr>
          <w:rFonts w:ascii="Times New Roman" w:hAnsi="Times New Roman" w:cs="Times New Roman"/>
          <w:sz w:val="28"/>
          <w:szCs w:val="28"/>
        </w:rPr>
        <w:t>№ 1444105000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7A6D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7923</w:t>
      </w:r>
      <w:r w:rsidRPr="00977A6D">
        <w:rPr>
          <w:rFonts w:ascii="Times New Roman" w:hAnsi="Times New Roman" w:cs="Times New Roman"/>
          <w:sz w:val="28"/>
          <w:szCs w:val="28"/>
        </w:rPr>
        <w:t>,  а саме:</w:t>
      </w:r>
    </w:p>
    <w:p w:rsidR="00B3683B" w:rsidRPr="00475DC9" w:rsidRDefault="00B3683B" w:rsidP="0063545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DC9">
        <w:rPr>
          <w:rFonts w:ascii="Times New Roman" w:hAnsi="Times New Roman" w:cs="Times New Roman"/>
          <w:sz w:val="28"/>
        </w:rPr>
        <w:t xml:space="preserve">пункт 10.2 розділу 10 «ФІНАНСОВО-ГОСПОДАРСЬКА ДІЯЛЬНІСТЬ» </w:t>
      </w:r>
      <w:r w:rsidRPr="00475DC9">
        <w:rPr>
          <w:rFonts w:ascii="Times New Roman" w:hAnsi="Times New Roman" w:cs="Times New Roman"/>
          <w:sz w:val="28"/>
          <w:szCs w:val="28"/>
        </w:rPr>
        <w:t>затвердити в новій редакції</w:t>
      </w:r>
      <w:r>
        <w:rPr>
          <w:rFonts w:ascii="Times New Roman" w:hAnsi="Times New Roman" w:cs="Times New Roman"/>
          <w:sz w:val="28"/>
          <w:szCs w:val="28"/>
        </w:rPr>
        <w:t>, що додається;</w:t>
      </w:r>
    </w:p>
    <w:p w:rsidR="00B3683B" w:rsidRPr="00475DC9" w:rsidRDefault="00B3683B" w:rsidP="0063545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DC9">
        <w:rPr>
          <w:rFonts w:ascii="Times New Roman" w:hAnsi="Times New Roman" w:cs="Times New Roman"/>
          <w:sz w:val="28"/>
        </w:rPr>
        <w:t xml:space="preserve">пункт 10.3 розділу 10 «ФІНАНСОВО-ГОСПОДАРСЬКА ДІЯЛЬНІСТЬ» </w:t>
      </w:r>
      <w:r w:rsidRPr="00475DC9">
        <w:rPr>
          <w:rFonts w:ascii="Times New Roman" w:hAnsi="Times New Roman" w:cs="Times New Roman"/>
          <w:sz w:val="28"/>
          <w:szCs w:val="28"/>
        </w:rPr>
        <w:t>затвердити в новій редакції, що додається;</w:t>
      </w:r>
    </w:p>
    <w:p w:rsidR="00B3683B" w:rsidRDefault="00B3683B" w:rsidP="0063545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DC9">
        <w:rPr>
          <w:rFonts w:ascii="Times New Roman" w:hAnsi="Times New Roman" w:cs="Times New Roman"/>
          <w:sz w:val="28"/>
        </w:rPr>
        <w:t xml:space="preserve">перший абзац пункт 10.6 розділу 10 «ФІНАНСОВО-ГОСПОДАРСЬКА ДІЯЛЬНІСТЬ» </w:t>
      </w:r>
      <w:r w:rsidRPr="00475DC9">
        <w:rPr>
          <w:rFonts w:ascii="Times New Roman" w:hAnsi="Times New Roman" w:cs="Times New Roman"/>
          <w:sz w:val="28"/>
          <w:szCs w:val="28"/>
        </w:rPr>
        <w:t>затвердити в новій редакції</w:t>
      </w:r>
      <w:r>
        <w:rPr>
          <w:rFonts w:ascii="Times New Roman" w:hAnsi="Times New Roman" w:cs="Times New Roman"/>
          <w:sz w:val="28"/>
          <w:szCs w:val="28"/>
        </w:rPr>
        <w:t>, що додається;</w:t>
      </w:r>
    </w:p>
    <w:p w:rsidR="00B3683B" w:rsidRPr="00475DC9" w:rsidRDefault="00B3683B" w:rsidP="0063545C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DC9">
        <w:rPr>
          <w:rFonts w:ascii="Times New Roman" w:hAnsi="Times New Roman" w:cs="Times New Roman"/>
          <w:sz w:val="28"/>
        </w:rPr>
        <w:t>пункт 1</w:t>
      </w:r>
      <w:r>
        <w:rPr>
          <w:rFonts w:ascii="Times New Roman" w:hAnsi="Times New Roman" w:cs="Times New Roman"/>
          <w:sz w:val="28"/>
        </w:rPr>
        <w:t>2</w:t>
      </w:r>
      <w:r w:rsidRPr="00475DC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5 розділу 12</w:t>
      </w:r>
      <w:r w:rsidRPr="00475DC9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ЛІКВІДАЦІЯ ТА РЕОРГАНІЗАЦІЯ ЗАКЛАДУ</w:t>
      </w:r>
      <w:r w:rsidRPr="00475DC9">
        <w:rPr>
          <w:rFonts w:ascii="Times New Roman" w:hAnsi="Times New Roman" w:cs="Times New Roman"/>
          <w:sz w:val="28"/>
        </w:rPr>
        <w:t xml:space="preserve">» </w:t>
      </w:r>
      <w:r w:rsidRPr="00475DC9">
        <w:rPr>
          <w:rFonts w:ascii="Times New Roman" w:hAnsi="Times New Roman" w:cs="Times New Roman"/>
          <w:sz w:val="28"/>
          <w:szCs w:val="28"/>
        </w:rPr>
        <w:t>затвердити в новій редакції</w:t>
      </w:r>
      <w:r>
        <w:rPr>
          <w:rFonts w:ascii="Times New Roman" w:hAnsi="Times New Roman" w:cs="Times New Roman"/>
          <w:sz w:val="28"/>
          <w:szCs w:val="28"/>
        </w:rPr>
        <w:t>, що додається.</w:t>
      </w:r>
    </w:p>
    <w:p w:rsidR="00B3683B" w:rsidRPr="00977A6D" w:rsidRDefault="00B3683B" w:rsidP="006354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977A6D">
        <w:rPr>
          <w:rFonts w:ascii="Times New Roman" w:hAnsi="Times New Roman" w:cs="Times New Roman"/>
          <w:sz w:val="28"/>
          <w:szCs w:val="28"/>
        </w:rPr>
        <w:t xml:space="preserve">Управлінню державної реєстрації Кіровоградської міської ради 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 xml:space="preserve">зареєструвати зміни до Статутів </w:t>
      </w:r>
      <w:r>
        <w:rPr>
          <w:rFonts w:ascii="Times New Roman" w:hAnsi="Times New Roman" w:cs="Times New Roman"/>
          <w:sz w:val="28"/>
          <w:szCs w:val="28"/>
        </w:rPr>
        <w:t xml:space="preserve">комунальних закладів  </w:t>
      </w:r>
      <w:r w:rsidRPr="00475DC9">
        <w:rPr>
          <w:rFonts w:ascii="Times New Roman" w:hAnsi="Times New Roman" w:cs="Times New Roman"/>
          <w:sz w:val="28"/>
          <w:szCs w:val="28"/>
        </w:rPr>
        <w:t>«Комплексн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475D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дитячо-юнацькі спортивні</w:t>
      </w:r>
      <w:r w:rsidRPr="00475DC9"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75DC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DC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 2, 3</w:t>
      </w:r>
      <w:r w:rsidRPr="00475DC9">
        <w:rPr>
          <w:rFonts w:ascii="Times New Roman" w:hAnsi="Times New Roman" w:cs="Times New Roman"/>
          <w:sz w:val="28"/>
          <w:szCs w:val="28"/>
        </w:rPr>
        <w:t xml:space="preserve"> Кіровоградської міської ради»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>, зазначених в п</w:t>
      </w:r>
      <w:r>
        <w:rPr>
          <w:rFonts w:ascii="Times New Roman" w:hAnsi="Times New Roman" w:cs="Times New Roman"/>
          <w:sz w:val="28"/>
          <w:szCs w:val="28"/>
          <w:lang w:eastAsia="ru-RU"/>
        </w:rPr>
        <w:t>ункті</w:t>
      </w:r>
      <w:r w:rsidRPr="00977A6D">
        <w:rPr>
          <w:rFonts w:ascii="Times New Roman" w:hAnsi="Times New Roman" w:cs="Times New Roman"/>
          <w:sz w:val="28"/>
          <w:szCs w:val="28"/>
          <w:lang w:eastAsia="ru-RU"/>
        </w:rPr>
        <w:t xml:space="preserve"> 1 даного рішення, згідно з чинним законодавством України.  </w:t>
      </w:r>
    </w:p>
    <w:p w:rsidR="00B3683B" w:rsidRPr="0063545C" w:rsidRDefault="00B3683B" w:rsidP="0063545C">
      <w:pPr>
        <w:shd w:val="clear" w:color="auto" w:fill="FFFFFF"/>
        <w:spacing w:line="317" w:lineRule="exact"/>
        <w:ind w:firstLine="708"/>
        <w:jc w:val="both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63545C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63545C">
        <w:rPr>
          <w:rFonts w:ascii="Times New Roman" w:hAnsi="Times New Roman" w:cs="Times New Roman"/>
          <w:color w:val="000000"/>
          <w:spacing w:val="5"/>
          <w:sz w:val="28"/>
          <w:szCs w:val="28"/>
        </w:rPr>
        <w:t>Контроль за виконанням даного рішення покласти на постійну комісію міської ради з питань освіти, науки, культури, фізичної культури і спорту та молодіжної політики, заступника міського голови з питань діяльності виконавчих органів ради Дригу В.В.</w:t>
      </w:r>
    </w:p>
    <w:p w:rsidR="00B3683B" w:rsidRPr="00B61B16" w:rsidRDefault="00B3683B" w:rsidP="001246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3683B" w:rsidRPr="00BC20C0" w:rsidRDefault="00B3683B" w:rsidP="001246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C20C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Міський голова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</w:t>
      </w:r>
      <w:r w:rsidRPr="00BC20C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О.Саінсус</w:t>
      </w:r>
    </w:p>
    <w:bookmarkEnd w:id="0"/>
    <w:p w:rsidR="00B3683B" w:rsidRDefault="00B3683B" w:rsidP="00C44BF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 w:eastAsia="ru-RU"/>
        </w:rPr>
      </w:pPr>
    </w:p>
    <w:p w:rsidR="00B3683B" w:rsidRDefault="00B3683B" w:rsidP="00C44BF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 w:eastAsia="ru-RU"/>
        </w:rPr>
      </w:pPr>
    </w:p>
    <w:p w:rsidR="00B3683B" w:rsidRPr="00BC20C0" w:rsidRDefault="00B3683B" w:rsidP="00C44BF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 w:eastAsia="ru-RU"/>
        </w:rPr>
        <w:t>Куценко 24 38 52</w:t>
      </w:r>
    </w:p>
    <w:sectPr w:rsidR="00B3683B" w:rsidRPr="00BC20C0" w:rsidSect="000B19C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83B" w:rsidRDefault="00B3683B">
      <w:r>
        <w:separator/>
      </w:r>
    </w:p>
  </w:endnote>
  <w:endnote w:type="continuationSeparator" w:id="0">
    <w:p w:rsidR="00B3683B" w:rsidRDefault="00B36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83B" w:rsidRDefault="00B3683B">
      <w:r>
        <w:separator/>
      </w:r>
    </w:p>
  </w:footnote>
  <w:footnote w:type="continuationSeparator" w:id="0">
    <w:p w:rsidR="00B3683B" w:rsidRDefault="00B368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83B" w:rsidRPr="00BC20C0" w:rsidRDefault="00B3683B" w:rsidP="007E6352">
    <w:pPr>
      <w:pStyle w:val="Header"/>
      <w:framePr w:wrap="auto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BC20C0">
      <w:rPr>
        <w:rStyle w:val="PageNumber"/>
        <w:rFonts w:ascii="Times New Roman" w:hAnsi="Times New Roman"/>
        <w:sz w:val="28"/>
        <w:szCs w:val="28"/>
      </w:rPr>
      <w:fldChar w:fldCharType="begin"/>
    </w:r>
    <w:r w:rsidRPr="00BC20C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C20C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BC20C0">
      <w:rPr>
        <w:rStyle w:val="PageNumber"/>
        <w:rFonts w:ascii="Times New Roman" w:hAnsi="Times New Roman"/>
        <w:sz w:val="28"/>
        <w:szCs w:val="28"/>
      </w:rPr>
      <w:fldChar w:fldCharType="end"/>
    </w:r>
  </w:p>
  <w:p w:rsidR="00B3683B" w:rsidRDefault="00B368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664D"/>
    <w:multiLevelType w:val="hybridMultilevel"/>
    <w:tmpl w:val="E5F4700A"/>
    <w:lvl w:ilvl="0" w:tplc="9D3A33A0">
      <w:start w:val="1"/>
      <w:numFmt w:val="decimal"/>
      <w:lvlText w:val="%1."/>
      <w:lvlJc w:val="left"/>
      <w:pPr>
        <w:ind w:left="1275" w:hanging="375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35071AA1"/>
    <w:multiLevelType w:val="hybridMultilevel"/>
    <w:tmpl w:val="A9A0F760"/>
    <w:lvl w:ilvl="0" w:tplc="B7F4A912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45434BE6"/>
    <w:multiLevelType w:val="hybridMultilevel"/>
    <w:tmpl w:val="37D090A4"/>
    <w:lvl w:ilvl="0" w:tplc="BFB2A3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4B291A08"/>
    <w:multiLevelType w:val="hybridMultilevel"/>
    <w:tmpl w:val="37B6B93E"/>
    <w:lvl w:ilvl="0" w:tplc="E66A2784">
      <w:start w:val="10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776353E5"/>
    <w:multiLevelType w:val="multilevel"/>
    <w:tmpl w:val="9478306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  <w:color w:val="auto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66C5"/>
    <w:rsid w:val="000024E8"/>
    <w:rsid w:val="00010543"/>
    <w:rsid w:val="0004580C"/>
    <w:rsid w:val="00047FE9"/>
    <w:rsid w:val="0006285F"/>
    <w:rsid w:val="00066D38"/>
    <w:rsid w:val="00075F27"/>
    <w:rsid w:val="00076CDA"/>
    <w:rsid w:val="0008174A"/>
    <w:rsid w:val="000B19C5"/>
    <w:rsid w:val="000C41E9"/>
    <w:rsid w:val="000E2FC7"/>
    <w:rsid w:val="000E7FD7"/>
    <w:rsid w:val="000F3A1B"/>
    <w:rsid w:val="000F4D9D"/>
    <w:rsid w:val="001237E1"/>
    <w:rsid w:val="001246E4"/>
    <w:rsid w:val="00137DF3"/>
    <w:rsid w:val="00144C75"/>
    <w:rsid w:val="00152BB4"/>
    <w:rsid w:val="001913A7"/>
    <w:rsid w:val="001A082D"/>
    <w:rsid w:val="001C7722"/>
    <w:rsid w:val="001D6EB0"/>
    <w:rsid w:val="001E3C8A"/>
    <w:rsid w:val="002234DD"/>
    <w:rsid w:val="00224E7D"/>
    <w:rsid w:val="00236603"/>
    <w:rsid w:val="002759C9"/>
    <w:rsid w:val="00291E23"/>
    <w:rsid w:val="00296190"/>
    <w:rsid w:val="002A49A1"/>
    <w:rsid w:val="002B1F8F"/>
    <w:rsid w:val="002C751D"/>
    <w:rsid w:val="002D6560"/>
    <w:rsid w:val="002F1406"/>
    <w:rsid w:val="002F659E"/>
    <w:rsid w:val="003111C7"/>
    <w:rsid w:val="00331369"/>
    <w:rsid w:val="00363B88"/>
    <w:rsid w:val="00382DC5"/>
    <w:rsid w:val="0038568D"/>
    <w:rsid w:val="003A3666"/>
    <w:rsid w:val="003A66C5"/>
    <w:rsid w:val="003B12FA"/>
    <w:rsid w:val="003E6CDB"/>
    <w:rsid w:val="003F1DA9"/>
    <w:rsid w:val="003F7702"/>
    <w:rsid w:val="0040618D"/>
    <w:rsid w:val="0041067A"/>
    <w:rsid w:val="004205E0"/>
    <w:rsid w:val="00426969"/>
    <w:rsid w:val="004363AA"/>
    <w:rsid w:val="00444629"/>
    <w:rsid w:val="00462654"/>
    <w:rsid w:val="004709ED"/>
    <w:rsid w:val="00475DC9"/>
    <w:rsid w:val="00491D0F"/>
    <w:rsid w:val="004D144E"/>
    <w:rsid w:val="00516DEA"/>
    <w:rsid w:val="005B0F4E"/>
    <w:rsid w:val="005B1AD3"/>
    <w:rsid w:val="005C6B68"/>
    <w:rsid w:val="005D0C86"/>
    <w:rsid w:val="005E6072"/>
    <w:rsid w:val="005F07CE"/>
    <w:rsid w:val="005F3281"/>
    <w:rsid w:val="0060472B"/>
    <w:rsid w:val="00631F5C"/>
    <w:rsid w:val="0063545C"/>
    <w:rsid w:val="00641160"/>
    <w:rsid w:val="0065180C"/>
    <w:rsid w:val="00672709"/>
    <w:rsid w:val="006C2531"/>
    <w:rsid w:val="006D048D"/>
    <w:rsid w:val="006F0FF7"/>
    <w:rsid w:val="007213DB"/>
    <w:rsid w:val="00735BDB"/>
    <w:rsid w:val="007706BD"/>
    <w:rsid w:val="007763DC"/>
    <w:rsid w:val="007B0752"/>
    <w:rsid w:val="007D6225"/>
    <w:rsid w:val="007E6352"/>
    <w:rsid w:val="008064E1"/>
    <w:rsid w:val="00810F2F"/>
    <w:rsid w:val="008230C5"/>
    <w:rsid w:val="00850E46"/>
    <w:rsid w:val="0087596F"/>
    <w:rsid w:val="0088091B"/>
    <w:rsid w:val="008A225D"/>
    <w:rsid w:val="008A231C"/>
    <w:rsid w:val="008E2B28"/>
    <w:rsid w:val="008E3978"/>
    <w:rsid w:val="008F10F1"/>
    <w:rsid w:val="008F58A0"/>
    <w:rsid w:val="00903B2B"/>
    <w:rsid w:val="00905EA8"/>
    <w:rsid w:val="0091141D"/>
    <w:rsid w:val="0093045D"/>
    <w:rsid w:val="009465A7"/>
    <w:rsid w:val="00977A6D"/>
    <w:rsid w:val="009C10AB"/>
    <w:rsid w:val="00A31823"/>
    <w:rsid w:val="00A340A2"/>
    <w:rsid w:val="00A34CB6"/>
    <w:rsid w:val="00A35260"/>
    <w:rsid w:val="00A94E99"/>
    <w:rsid w:val="00A97156"/>
    <w:rsid w:val="00AA2427"/>
    <w:rsid w:val="00AB53C7"/>
    <w:rsid w:val="00AC33D3"/>
    <w:rsid w:val="00AE198B"/>
    <w:rsid w:val="00AE5753"/>
    <w:rsid w:val="00B012B6"/>
    <w:rsid w:val="00B03C67"/>
    <w:rsid w:val="00B070D4"/>
    <w:rsid w:val="00B22ED1"/>
    <w:rsid w:val="00B23BC2"/>
    <w:rsid w:val="00B2438B"/>
    <w:rsid w:val="00B3683B"/>
    <w:rsid w:val="00B43886"/>
    <w:rsid w:val="00B50B09"/>
    <w:rsid w:val="00B55FCE"/>
    <w:rsid w:val="00B61B16"/>
    <w:rsid w:val="00B70099"/>
    <w:rsid w:val="00B85C2C"/>
    <w:rsid w:val="00B931EA"/>
    <w:rsid w:val="00BB7479"/>
    <w:rsid w:val="00BC20C0"/>
    <w:rsid w:val="00BE5335"/>
    <w:rsid w:val="00C02D0F"/>
    <w:rsid w:val="00C12F3E"/>
    <w:rsid w:val="00C44BF6"/>
    <w:rsid w:val="00C52A41"/>
    <w:rsid w:val="00C52B91"/>
    <w:rsid w:val="00C53900"/>
    <w:rsid w:val="00C62DBE"/>
    <w:rsid w:val="00C86228"/>
    <w:rsid w:val="00CD61BA"/>
    <w:rsid w:val="00CE424A"/>
    <w:rsid w:val="00CE53FA"/>
    <w:rsid w:val="00D3173D"/>
    <w:rsid w:val="00D4222A"/>
    <w:rsid w:val="00D44BEC"/>
    <w:rsid w:val="00D5660D"/>
    <w:rsid w:val="00D60E9C"/>
    <w:rsid w:val="00D61EC1"/>
    <w:rsid w:val="00D73071"/>
    <w:rsid w:val="00D9429B"/>
    <w:rsid w:val="00DD4648"/>
    <w:rsid w:val="00E03C1A"/>
    <w:rsid w:val="00E12392"/>
    <w:rsid w:val="00E22ADA"/>
    <w:rsid w:val="00E243C0"/>
    <w:rsid w:val="00E8758A"/>
    <w:rsid w:val="00E96A26"/>
    <w:rsid w:val="00EA6CDD"/>
    <w:rsid w:val="00EC5328"/>
    <w:rsid w:val="00EC6341"/>
    <w:rsid w:val="00F12EEE"/>
    <w:rsid w:val="00F218E4"/>
    <w:rsid w:val="00F26083"/>
    <w:rsid w:val="00F301FB"/>
    <w:rsid w:val="00F50D5F"/>
    <w:rsid w:val="00F52237"/>
    <w:rsid w:val="00F548FA"/>
    <w:rsid w:val="00F60530"/>
    <w:rsid w:val="00F70A72"/>
    <w:rsid w:val="00F71306"/>
    <w:rsid w:val="00F837B9"/>
    <w:rsid w:val="00F87232"/>
    <w:rsid w:val="00FD6AAC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1D"/>
    <w:pPr>
      <w:spacing w:after="200" w:line="276" w:lineRule="auto"/>
    </w:pPr>
    <w:rPr>
      <w:rFonts w:cs="Calibri"/>
      <w:lang w:val="uk-UA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E2FC7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3111C7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3111C7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E2FC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24E7D"/>
    <w:rPr>
      <w:rFonts w:ascii="Calibri" w:hAnsi="Calibri" w:cs="Times New Roman"/>
      <w:b/>
      <w:bCs/>
      <w:sz w:val="28"/>
      <w:szCs w:val="28"/>
      <w:lang w:val="uk-UA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24E7D"/>
    <w:rPr>
      <w:rFonts w:ascii="Calibri" w:hAnsi="Calibri" w:cs="Times New Roman"/>
      <w:b/>
      <w:bCs/>
      <w:i/>
      <w:iCs/>
      <w:sz w:val="26"/>
      <w:szCs w:val="26"/>
      <w:lang w:val="uk-UA" w:eastAsia="en-US"/>
    </w:rPr>
  </w:style>
  <w:style w:type="paragraph" w:styleId="ListParagraph">
    <w:name w:val="List Paragraph"/>
    <w:basedOn w:val="Normal"/>
    <w:uiPriority w:val="99"/>
    <w:qFormat/>
    <w:rsid w:val="000E2FC7"/>
    <w:pPr>
      <w:ind w:left="720"/>
    </w:pPr>
  </w:style>
  <w:style w:type="paragraph" w:styleId="Header">
    <w:name w:val="header"/>
    <w:basedOn w:val="Normal"/>
    <w:link w:val="HeaderChar"/>
    <w:uiPriority w:val="99"/>
    <w:rsid w:val="00D730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2B91"/>
    <w:rPr>
      <w:rFonts w:cs="Times New Roman"/>
      <w:lang w:val="uk-UA" w:eastAsia="en-US"/>
    </w:rPr>
  </w:style>
  <w:style w:type="character" w:styleId="PageNumber">
    <w:name w:val="page number"/>
    <w:basedOn w:val="DefaultParagraphFont"/>
    <w:uiPriority w:val="99"/>
    <w:rsid w:val="00D7307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C20C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4E1"/>
    <w:rPr>
      <w:rFonts w:cs="Times New Roman"/>
      <w:lang w:val="uk-UA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111C7"/>
    <w:pPr>
      <w:tabs>
        <w:tab w:val="left" w:pos="1134"/>
      </w:tabs>
      <w:spacing w:after="0" w:line="240" w:lineRule="auto"/>
      <w:ind w:left="360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24E7D"/>
    <w:rPr>
      <w:rFonts w:cs="Calibri"/>
      <w:sz w:val="16"/>
      <w:szCs w:val="16"/>
      <w:lang w:val="uk-UA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22A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4E7D"/>
    <w:rPr>
      <w:rFonts w:ascii="Times New Roman" w:hAnsi="Times New Roman" w:cs="Calibri"/>
      <w:sz w:val="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612</Words>
  <Characters>3494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ПОГОДЖЕНО </dc:title>
  <dc:subject/>
  <dc:creator>Гретченко Лариса</dc:creator>
  <cp:keywords/>
  <dc:description/>
  <cp:lastModifiedBy>1</cp:lastModifiedBy>
  <cp:revision>10</cp:revision>
  <cp:lastPrinted>2013-06-17T10:36:00Z</cp:lastPrinted>
  <dcterms:created xsi:type="dcterms:W3CDTF">2013-06-17T10:29:00Z</dcterms:created>
  <dcterms:modified xsi:type="dcterms:W3CDTF">2013-06-20T10:14:00Z</dcterms:modified>
</cp:coreProperties>
</file>